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22" w:rsidRPr="000E460F" w:rsidRDefault="00155722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155722" w:rsidRPr="00060290" w:rsidRDefault="00155722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55722" w:rsidRPr="00060290" w:rsidRDefault="00155722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55722" w:rsidRPr="000E460F" w:rsidRDefault="0015572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55722" w:rsidRDefault="00155722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55722" w:rsidRPr="00060290" w:rsidRDefault="00155722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55722" w:rsidRPr="000E460F" w:rsidRDefault="00155722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55722" w:rsidRPr="00D07348" w:rsidRDefault="00155722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>
        <w:rPr>
          <w:rFonts w:ascii="Sylfaen" w:hAnsi="Sylfaen" w:cs="Sylfaen"/>
          <w:lang w:val="en-US"/>
        </w:rPr>
        <w:t xml:space="preserve">ընթացիկ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>
        <w:rPr>
          <w:rFonts w:ascii="Sylfaen" w:hAnsi="Sylfaen" w:cs="Sylfaen"/>
          <w:lang w:val="en-US"/>
        </w:rPr>
        <w:t xml:space="preserve">գազի կոմպրեսորի առանցքակալների լրակազմի վերականգնողական վերանորոգման մասնագիտացված ծառայությունների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155722" w:rsidRPr="000E460F" w:rsidRDefault="00155722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155722" w:rsidRPr="000E460F" w:rsidRDefault="00155722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155722" w:rsidRPr="000E460F" w:rsidRDefault="00155722" w:rsidP="00BD71E5">
      <w:pPr>
        <w:ind w:left="360" w:hanging="360"/>
        <w:rPr>
          <w:rFonts w:ascii="Sylfaen" w:hAnsi="Sylfaen" w:cs="Sylfaen"/>
          <w:lang w:val="hy-AM"/>
        </w:rPr>
      </w:pPr>
    </w:p>
    <w:p w:rsidR="00155722" w:rsidRPr="000E460F" w:rsidRDefault="00155722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</w:t>
      </w:r>
      <w:r>
        <w:rPr>
          <w:rFonts w:ascii="Sylfaen" w:hAnsi="Sylfaen" w:cs="Sylfaen"/>
          <w:lang w:val="en-US"/>
        </w:rPr>
        <w:t>W</w:t>
      </w:r>
      <w:r w:rsidRPr="001B76B5">
        <w:rPr>
          <w:rFonts w:ascii="Sylfaen" w:hAnsi="Sylfaen" w:cs="Sylfaen"/>
          <w:lang w:val="hy-AM"/>
        </w:rPr>
        <w:t>-0</w:t>
      </w:r>
      <w:r>
        <w:rPr>
          <w:rFonts w:ascii="Sylfaen" w:hAnsi="Sylfaen" w:cs="Sylfaen"/>
          <w:lang w:val="en-US"/>
        </w:rPr>
        <w:t>07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17.12.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155722" w:rsidRPr="000E460F" w:rsidRDefault="00155722" w:rsidP="00BD71E5">
      <w:pPr>
        <w:ind w:left="360" w:hanging="360"/>
        <w:rPr>
          <w:rFonts w:ascii="Sylfaen" w:hAnsi="Sylfaen" w:cs="Sylfaen"/>
          <w:lang w:val="hy-AM"/>
        </w:rPr>
      </w:pPr>
    </w:p>
    <w:p w:rsidR="00155722" w:rsidRPr="000E460F" w:rsidRDefault="00155722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155722" w:rsidRPr="00E56238" w:rsidRDefault="00155722" w:rsidP="00ED7A8D">
      <w:pPr>
        <w:rPr>
          <w:rFonts w:ascii="Arial Armenian" w:hAnsi="Arial Armenian"/>
          <w:sz w:val="18"/>
          <w:szCs w:val="18"/>
          <w:lang w:val="en-US"/>
        </w:rPr>
      </w:pPr>
      <w:r>
        <w:rPr>
          <w:rFonts w:ascii="Arial Armenian" w:hAnsi="Arial Armenian"/>
          <w:sz w:val="18"/>
          <w:szCs w:val="18"/>
          <w:lang w:val="en-US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en-US"/>
        </w:rPr>
        <w:t>ՄԵԽՄՇԱԿ» ՍՊԸ</w:t>
      </w:r>
      <w:r w:rsidRPr="00D34DC9">
        <w:rPr>
          <w:rFonts w:ascii="Arial Armenian" w:hAnsi="Arial Armenian"/>
          <w:sz w:val="18"/>
          <w:szCs w:val="18"/>
          <w:lang w:val="en-US"/>
        </w:rPr>
        <w:t xml:space="preserve"> </w:t>
      </w:r>
      <w:r w:rsidRPr="007D4884">
        <w:rPr>
          <w:rFonts w:ascii="Arial Armenian" w:hAnsi="Arial Armenian"/>
          <w:sz w:val="18"/>
          <w:szCs w:val="18"/>
          <w:lang w:val="en-US"/>
        </w:rPr>
        <w:t xml:space="preserve">  </w:t>
      </w:r>
      <w:r w:rsidRPr="00F93769">
        <w:rPr>
          <w:rFonts w:ascii="Sylfaen" w:hAnsi="Sylfaen" w:cs="Sylfaen"/>
          <w:lang w:val="hy-AM"/>
        </w:rPr>
        <w:t>ՀՀ, ք.</w:t>
      </w:r>
      <w:r>
        <w:rPr>
          <w:rFonts w:ascii="Sylfaen" w:hAnsi="Sylfaen" w:cs="Sylfaen"/>
          <w:lang w:val="en-US"/>
        </w:rPr>
        <w:t>Հրազդան, Մաքրավան թաղ., 27</w:t>
      </w:r>
      <w:r w:rsidRPr="00F93769">
        <w:rPr>
          <w:rFonts w:ascii="Sylfaen" w:hAnsi="Sylfaen" w:cs="Sylfaen"/>
          <w:lang w:val="hy-AM"/>
        </w:rPr>
        <w:t xml:space="preserve"> </w:t>
      </w:r>
    </w:p>
    <w:p w:rsidR="00155722" w:rsidRPr="00AA5F19" w:rsidRDefault="00155722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155722" w:rsidRPr="001B76B5" w:rsidRDefault="00155722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2,919,996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>
        <w:rPr>
          <w:rFonts w:ascii="Sylfaen" w:hAnsi="Sylfaen" w:cs="Sylfaen"/>
          <w:lang w:val="en-US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155722" w:rsidRPr="000E460F" w:rsidRDefault="00155722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155722" w:rsidRPr="000E460F" w:rsidRDefault="00155722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155722" w:rsidRPr="000E460F" w:rsidRDefault="00155722" w:rsidP="00BD71E5">
      <w:pPr>
        <w:ind w:left="360" w:hanging="360"/>
        <w:rPr>
          <w:rFonts w:ascii="Sylfaen" w:hAnsi="Sylfaen" w:cs="Sylfaen"/>
          <w:lang w:val="hy-AM"/>
        </w:rPr>
      </w:pPr>
    </w:p>
    <w:p w:rsidR="00155722" w:rsidRPr="00060290" w:rsidRDefault="00155722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155722" w:rsidRPr="000E460F" w:rsidRDefault="00155722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155722" w:rsidRPr="000E460F" w:rsidRDefault="00155722" w:rsidP="00BD71E5">
      <w:pPr>
        <w:rPr>
          <w:rFonts w:ascii="Sylfaen" w:hAnsi="Sylfaen" w:cs="Sylfaen"/>
          <w:lang w:val="hy-AM"/>
        </w:rPr>
      </w:pPr>
    </w:p>
    <w:p w:rsidR="00155722" w:rsidRPr="000E460F" w:rsidRDefault="00155722" w:rsidP="00BD71E5">
      <w:pPr>
        <w:rPr>
          <w:rFonts w:ascii="Sylfaen" w:hAnsi="Sylfaen" w:cs="Sylfaen"/>
          <w:lang w:val="hy-AM"/>
        </w:rPr>
      </w:pPr>
    </w:p>
    <w:p w:rsidR="00155722" w:rsidRPr="000E460F" w:rsidRDefault="00155722" w:rsidP="00BD71E5">
      <w:pPr>
        <w:rPr>
          <w:rFonts w:ascii="Sylfaen" w:hAnsi="Sylfaen" w:cs="Sylfaen"/>
          <w:lang w:val="hy-AM"/>
        </w:rPr>
      </w:pPr>
    </w:p>
    <w:p w:rsidR="00155722" w:rsidRPr="00735029" w:rsidRDefault="00155722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155722" w:rsidRPr="000E460F" w:rsidRDefault="00155722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155722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55722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065C6"/>
    <w:rsid w:val="00314A9B"/>
    <w:rsid w:val="00316971"/>
    <w:rsid w:val="00327FC0"/>
    <w:rsid w:val="0033255C"/>
    <w:rsid w:val="0034682C"/>
    <w:rsid w:val="00361BAD"/>
    <w:rsid w:val="00373BC7"/>
    <w:rsid w:val="00386078"/>
    <w:rsid w:val="00387F74"/>
    <w:rsid w:val="003B2458"/>
    <w:rsid w:val="003B736E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435B0"/>
    <w:rsid w:val="005550AF"/>
    <w:rsid w:val="0055769A"/>
    <w:rsid w:val="005703DC"/>
    <w:rsid w:val="00584F68"/>
    <w:rsid w:val="00586791"/>
    <w:rsid w:val="005909DB"/>
    <w:rsid w:val="005A0784"/>
    <w:rsid w:val="005B5017"/>
    <w:rsid w:val="006112DD"/>
    <w:rsid w:val="00617C9F"/>
    <w:rsid w:val="006265FB"/>
    <w:rsid w:val="00643843"/>
    <w:rsid w:val="00661F8A"/>
    <w:rsid w:val="006A44B2"/>
    <w:rsid w:val="006A7437"/>
    <w:rsid w:val="006A7776"/>
    <w:rsid w:val="006D1FD8"/>
    <w:rsid w:val="006D37E0"/>
    <w:rsid w:val="006D5AD1"/>
    <w:rsid w:val="006E6604"/>
    <w:rsid w:val="00707E12"/>
    <w:rsid w:val="00735029"/>
    <w:rsid w:val="007359AB"/>
    <w:rsid w:val="007431C8"/>
    <w:rsid w:val="00751E8D"/>
    <w:rsid w:val="007721B9"/>
    <w:rsid w:val="007760A8"/>
    <w:rsid w:val="00782367"/>
    <w:rsid w:val="007B5E00"/>
    <w:rsid w:val="007D4884"/>
    <w:rsid w:val="007E56BF"/>
    <w:rsid w:val="00802E24"/>
    <w:rsid w:val="00806C1E"/>
    <w:rsid w:val="00817B70"/>
    <w:rsid w:val="00827B7C"/>
    <w:rsid w:val="00861164"/>
    <w:rsid w:val="008616A5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AF609B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A5FDF"/>
    <w:rsid w:val="00CB487E"/>
    <w:rsid w:val="00CC0ED2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81DDD"/>
    <w:rsid w:val="00D908A4"/>
    <w:rsid w:val="00DA0C43"/>
    <w:rsid w:val="00DA4C4B"/>
    <w:rsid w:val="00DE3CEA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7B32"/>
    <w:rsid w:val="00F65139"/>
    <w:rsid w:val="00F660DC"/>
    <w:rsid w:val="00F7342B"/>
    <w:rsid w:val="00F749F2"/>
    <w:rsid w:val="00F93769"/>
    <w:rsid w:val="00FB0E0B"/>
    <w:rsid w:val="00FB2E82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191</Words>
  <Characters>1095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2</cp:revision>
  <cp:lastPrinted>2014-02-18T10:12:00Z</cp:lastPrinted>
  <dcterms:created xsi:type="dcterms:W3CDTF">2015-12-15T14:03:00Z</dcterms:created>
  <dcterms:modified xsi:type="dcterms:W3CDTF">2015-12-15T14:03:00Z</dcterms:modified>
</cp:coreProperties>
</file>